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95" w:rsidRPr="00A93E9C" w:rsidRDefault="00EF1A95" w:rsidP="00352E9F">
      <w:pPr>
        <w:rPr>
          <w:rFonts w:ascii="方正黑体_GBK" w:eastAsia="方正黑体_GBK" w:hAnsi="微软雅黑"/>
          <w:sz w:val="28"/>
          <w:szCs w:val="28"/>
        </w:rPr>
      </w:pPr>
      <w:bookmarkStart w:id="0" w:name="_Hlk516552121"/>
      <w:r w:rsidRPr="00A93E9C">
        <w:rPr>
          <w:rFonts w:ascii="方正黑体_GBK" w:eastAsia="方正黑体_GBK" w:hAnsi="微软雅黑" w:hint="eastAsia"/>
          <w:sz w:val="28"/>
          <w:szCs w:val="28"/>
        </w:rPr>
        <w:t>附件</w:t>
      </w:r>
      <w:r w:rsidRPr="00A93E9C">
        <w:rPr>
          <w:rFonts w:ascii="方正黑体_GBK" w:eastAsia="方正黑体_GBK" w:hAnsi="微软雅黑"/>
          <w:sz w:val="28"/>
          <w:szCs w:val="28"/>
        </w:rPr>
        <w:t>1</w:t>
      </w:r>
    </w:p>
    <w:p w:rsidR="00EF1A95" w:rsidRDefault="00EF1A95" w:rsidP="00A93E9C">
      <w:pPr>
        <w:spacing w:line="240" w:lineRule="atLeast"/>
        <w:jc w:val="center"/>
        <w:rPr>
          <w:rFonts w:ascii="方正小标宋_GBK" w:eastAsia="方正小标宋_GBK" w:hAnsi="微软雅黑"/>
          <w:sz w:val="44"/>
          <w:szCs w:val="44"/>
        </w:rPr>
      </w:pPr>
      <w:r w:rsidRPr="00A93E9C">
        <w:rPr>
          <w:rFonts w:ascii="方正小标宋_GBK" w:eastAsia="方正小标宋_GBK" w:hAnsi="微软雅黑"/>
          <w:sz w:val="44"/>
          <w:szCs w:val="44"/>
        </w:rPr>
        <w:t>2018</w:t>
      </w:r>
      <w:r w:rsidRPr="00A93E9C">
        <w:rPr>
          <w:rFonts w:ascii="方正小标宋_GBK" w:eastAsia="方正小标宋_GBK" w:hAnsi="微软雅黑" w:hint="eastAsia"/>
          <w:sz w:val="44"/>
          <w:szCs w:val="44"/>
        </w:rPr>
        <w:t>安徽省高职院校教学能力大赛</w:t>
      </w:r>
    </w:p>
    <w:p w:rsidR="00EF1A95" w:rsidRPr="00A93E9C" w:rsidRDefault="00EF1A95" w:rsidP="00A93E9C">
      <w:pPr>
        <w:spacing w:line="240" w:lineRule="atLeast"/>
        <w:jc w:val="center"/>
        <w:rPr>
          <w:rFonts w:ascii="方正小标宋_GBK" w:eastAsia="方正小标宋_GBK" w:hAnsi="微软雅黑"/>
          <w:sz w:val="44"/>
          <w:szCs w:val="44"/>
        </w:rPr>
      </w:pPr>
      <w:r w:rsidRPr="00A93E9C">
        <w:rPr>
          <w:rFonts w:ascii="方正小标宋_GBK" w:eastAsia="方正小标宋_GBK" w:hAnsi="微软雅黑" w:hint="eastAsia"/>
          <w:sz w:val="44"/>
          <w:szCs w:val="44"/>
        </w:rPr>
        <w:t>校级管理员申请书</w:t>
      </w:r>
    </w:p>
    <w:p w:rsidR="00EF1A95" w:rsidRDefault="00EF1A95">
      <w:pPr>
        <w:jc w:val="center"/>
        <w:rPr>
          <w:sz w:val="28"/>
          <w:szCs w:val="28"/>
        </w:rPr>
      </w:pPr>
      <w:bookmarkStart w:id="1" w:name="_GoBack"/>
      <w:bookmarkEnd w:id="1"/>
    </w:p>
    <w:p w:rsidR="00EF1A95" w:rsidRDefault="00EF1A95">
      <w:pPr>
        <w:spacing w:line="360" w:lineRule="auto"/>
        <w:jc w:val="left"/>
        <w:rPr>
          <w:sz w:val="24"/>
          <w:szCs w:val="24"/>
        </w:rPr>
      </w:pPr>
      <w:r w:rsidRPr="00443531">
        <w:rPr>
          <w:rFonts w:hint="eastAsia"/>
          <w:sz w:val="24"/>
          <w:szCs w:val="24"/>
        </w:rPr>
        <w:t>安徽省高职院校教学能力大赛</w:t>
      </w:r>
      <w:r>
        <w:rPr>
          <w:rFonts w:hint="eastAsia"/>
          <w:sz w:val="24"/>
          <w:szCs w:val="24"/>
        </w:rPr>
        <w:t>竞赛组织委员会：</w:t>
      </w:r>
    </w:p>
    <w:p w:rsidR="00EF1A95" w:rsidRPr="00CF38FB" w:rsidRDefault="00EF1A95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sz w:val="24"/>
          <w:szCs w:val="24"/>
        </w:rPr>
        <w:t>2018</w:t>
      </w:r>
      <w:r>
        <w:rPr>
          <w:rFonts w:hint="eastAsia"/>
          <w:sz w:val="24"/>
          <w:szCs w:val="24"/>
        </w:rPr>
        <w:t>年，全国职业院校信息化教学大赛将纳入全国职业院校技能大赛，单设教师组的</w:t>
      </w:r>
      <w:r w:rsidRPr="00CF38FB">
        <w:rPr>
          <w:rFonts w:hint="eastAsia"/>
          <w:sz w:val="24"/>
          <w:szCs w:val="24"/>
        </w:rPr>
        <w:t>“</w:t>
      </w:r>
      <w:r w:rsidRPr="00CF38FB">
        <w:rPr>
          <w:rFonts w:hint="eastAsia"/>
          <w:bCs/>
          <w:sz w:val="24"/>
          <w:szCs w:val="24"/>
        </w:rPr>
        <w:t>职业院校教学能力比赛</w:t>
      </w:r>
      <w:r w:rsidRPr="00CF38FB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赛项，安徽省高职院校信息化教学大赛也将升级为</w:t>
      </w:r>
      <w:r w:rsidRPr="00CF38FB">
        <w:rPr>
          <w:rFonts w:hint="eastAsia"/>
          <w:b/>
          <w:sz w:val="24"/>
          <w:szCs w:val="24"/>
        </w:rPr>
        <w:t>安徽省高职院校教学能力大赛</w:t>
      </w:r>
      <w:r>
        <w:rPr>
          <w:rFonts w:hint="eastAsia"/>
          <w:sz w:val="24"/>
          <w:szCs w:val="24"/>
        </w:rPr>
        <w:t>。去年，安徽省代表队在国赛中共获得</w:t>
      </w:r>
      <w:r>
        <w:rPr>
          <w:sz w:val="24"/>
          <w:szCs w:val="24"/>
        </w:rPr>
        <w:t>32</w:t>
      </w:r>
      <w:r>
        <w:rPr>
          <w:rFonts w:hint="eastAsia"/>
          <w:sz w:val="24"/>
          <w:szCs w:val="24"/>
        </w:rPr>
        <w:t>个奖项，省教育厅获得</w:t>
      </w:r>
      <w:r w:rsidRPr="00CF38FB">
        <w:rPr>
          <w:rFonts w:hint="eastAsia"/>
          <w:sz w:val="24"/>
          <w:szCs w:val="24"/>
        </w:rPr>
        <w:t>大赛最佳进步奖。</w:t>
      </w:r>
    </w:p>
    <w:p w:rsidR="00EF1A95" w:rsidRDefault="00EF1A95" w:rsidP="003042BC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今年，我校将积极参加</w:t>
      </w:r>
      <w:r w:rsidRPr="00CF38FB">
        <w:rPr>
          <w:rFonts w:hint="eastAsia"/>
          <w:sz w:val="24"/>
          <w:szCs w:val="24"/>
        </w:rPr>
        <w:t>安徽省高职院校教学能力大赛，按照要求择优推荐参赛作品，尽快适应赛项新变化，力争在省赛、国赛中取得优异成绩。</w:t>
      </w:r>
    </w:p>
    <w:p w:rsidR="00EF1A95" w:rsidRDefault="00EF1A95" w:rsidP="0016269C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为方便大赛沟通，我校由</w:t>
      </w:r>
      <w:r>
        <w:rPr>
          <w:sz w:val="24"/>
          <w:szCs w:val="24"/>
        </w:rPr>
        <w:t>___________</w:t>
      </w:r>
      <w:r>
        <w:rPr>
          <w:rFonts w:hint="eastAsia"/>
          <w:sz w:val="24"/>
          <w:szCs w:val="24"/>
        </w:rPr>
        <w:t>老师作为我校管理员，全权负责大赛沟通、报名、审核、组织等工作。具体信息如下：</w:t>
      </w:r>
    </w:p>
    <w:p w:rsidR="00EF1A95" w:rsidRDefault="00EF1A95" w:rsidP="0016269C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              </w:t>
      </w:r>
      <w:r>
        <w:rPr>
          <w:rFonts w:hint="eastAsia"/>
          <w:sz w:val="24"/>
          <w:szCs w:val="24"/>
        </w:rPr>
        <w:t>职务：</w:t>
      </w:r>
    </w:p>
    <w:p w:rsidR="00EF1A95" w:rsidRDefault="00EF1A95" w:rsidP="0016269C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固定电话：</w:t>
      </w:r>
      <w:r>
        <w:rPr>
          <w:sz w:val="24"/>
          <w:szCs w:val="24"/>
        </w:rPr>
        <w:t xml:space="preserve">                      </w:t>
      </w:r>
      <w:r>
        <w:rPr>
          <w:rFonts w:hint="eastAsia"/>
          <w:sz w:val="24"/>
          <w:szCs w:val="24"/>
        </w:rPr>
        <w:t>手机：</w:t>
      </w:r>
    </w:p>
    <w:p w:rsidR="00EF1A95" w:rsidRDefault="00EF1A95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sz w:val="24"/>
          <w:szCs w:val="24"/>
        </w:rPr>
        <w:t>QQ</w:t>
      </w:r>
      <w:r>
        <w:rPr>
          <w:rFonts w:hint="eastAsia"/>
          <w:sz w:val="24"/>
          <w:szCs w:val="24"/>
        </w:rPr>
        <w:t>号：</w:t>
      </w:r>
      <w:r>
        <w:rPr>
          <w:sz w:val="24"/>
          <w:szCs w:val="24"/>
        </w:rPr>
        <w:t xml:space="preserve">                         </w:t>
      </w:r>
      <w:r>
        <w:rPr>
          <w:rFonts w:hint="eastAsia"/>
          <w:sz w:val="24"/>
          <w:szCs w:val="24"/>
        </w:rPr>
        <w:t>邮箱：</w:t>
      </w:r>
    </w:p>
    <w:p w:rsidR="00EF1A95" w:rsidRDefault="00EF1A95">
      <w:pPr>
        <w:spacing w:line="360" w:lineRule="auto"/>
        <w:ind w:firstLine="480"/>
        <w:jc w:val="left"/>
        <w:rPr>
          <w:sz w:val="24"/>
          <w:szCs w:val="24"/>
        </w:rPr>
      </w:pPr>
    </w:p>
    <w:p w:rsidR="00EF1A95" w:rsidRDefault="00EF1A95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特此申请，请确认。</w:t>
      </w:r>
    </w:p>
    <w:p w:rsidR="00EF1A95" w:rsidRDefault="00EF1A95">
      <w:pPr>
        <w:spacing w:line="360" w:lineRule="auto"/>
        <w:ind w:firstLine="480"/>
        <w:jc w:val="left"/>
        <w:rPr>
          <w:sz w:val="24"/>
          <w:szCs w:val="24"/>
        </w:rPr>
      </w:pPr>
    </w:p>
    <w:p w:rsidR="00EF1A95" w:rsidRDefault="00EF1A95">
      <w:pPr>
        <w:spacing w:line="360" w:lineRule="auto"/>
        <w:ind w:firstLine="480"/>
        <w:jc w:val="left"/>
        <w:rPr>
          <w:sz w:val="24"/>
          <w:szCs w:val="24"/>
        </w:rPr>
      </w:pPr>
    </w:p>
    <w:p w:rsidR="00EF1A95" w:rsidRDefault="00EF1A95" w:rsidP="00352E9F">
      <w:pPr>
        <w:spacing w:line="360" w:lineRule="auto"/>
        <w:ind w:right="840" w:firstLineChars="17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学校名称（盖章）：</w:t>
      </w:r>
    </w:p>
    <w:p w:rsidR="00EF1A95" w:rsidRDefault="00EF1A95" w:rsidP="00352E9F">
      <w:pPr>
        <w:spacing w:line="360" w:lineRule="auto"/>
        <w:ind w:right="840" w:firstLineChars="175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校级管理员签字：</w:t>
      </w:r>
    </w:p>
    <w:p w:rsidR="00EF1A95" w:rsidRDefault="00EF1A95">
      <w:pPr>
        <w:spacing w:line="360" w:lineRule="auto"/>
        <w:ind w:right="720" w:firstLine="4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:rsidR="00EF1A95" w:rsidRDefault="00EF1A95">
      <w:pPr>
        <w:spacing w:line="360" w:lineRule="auto"/>
        <w:ind w:right="600" w:firstLine="48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  <w:bookmarkEnd w:id="0"/>
    </w:p>
    <w:p w:rsidR="00EF1A95" w:rsidRDefault="00EF1A95">
      <w:pPr>
        <w:spacing w:line="360" w:lineRule="auto"/>
        <w:ind w:right="600" w:firstLine="480"/>
        <w:jc w:val="center"/>
        <w:outlineLvl w:val="0"/>
        <w:rPr>
          <w:sz w:val="24"/>
          <w:szCs w:val="24"/>
        </w:rPr>
      </w:pPr>
    </w:p>
    <w:p w:rsidR="00EF1A95" w:rsidRDefault="00EF1A95" w:rsidP="002E28C6">
      <w:pPr>
        <w:spacing w:line="360" w:lineRule="auto"/>
        <w:ind w:right="600" w:firstLine="480"/>
        <w:jc w:val="left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请将填写申请书并签字盖章，扫描后发送到</w:t>
      </w:r>
      <w:r>
        <w:rPr>
          <w:rFonts w:ascii="Verdana" w:hAnsi="Verdana"/>
          <w:b/>
          <w:bCs/>
          <w:color w:val="555555"/>
          <w:szCs w:val="21"/>
          <w:shd w:val="clear" w:color="auto" w:fill="FFFFFF"/>
        </w:rPr>
        <w:t>ahsjxnl@163.com</w:t>
      </w:r>
    </w:p>
    <w:sectPr w:rsidR="00EF1A95" w:rsidSect="00352E9F">
      <w:pgSz w:w="11906" w:h="16838" w:code="9"/>
      <w:pgMar w:top="2041" w:right="1531" w:bottom="1701" w:left="1531" w:header="851" w:footer="11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A95" w:rsidRDefault="00EF1A95" w:rsidP="002E28C6">
      <w:r>
        <w:separator/>
      </w:r>
    </w:p>
  </w:endnote>
  <w:endnote w:type="continuationSeparator" w:id="0">
    <w:p w:rsidR="00EF1A95" w:rsidRDefault="00EF1A95" w:rsidP="002E2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A95" w:rsidRDefault="00EF1A95" w:rsidP="002E28C6">
      <w:r>
        <w:separator/>
      </w:r>
    </w:p>
  </w:footnote>
  <w:footnote w:type="continuationSeparator" w:id="0">
    <w:p w:rsidR="00EF1A95" w:rsidRDefault="00EF1A95" w:rsidP="002E28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73F9"/>
    <w:rsid w:val="00072075"/>
    <w:rsid w:val="000B0411"/>
    <w:rsid w:val="000C1712"/>
    <w:rsid w:val="00136E05"/>
    <w:rsid w:val="0016269C"/>
    <w:rsid w:val="00184A79"/>
    <w:rsid w:val="001C4BF9"/>
    <w:rsid w:val="002273F9"/>
    <w:rsid w:val="002E28C6"/>
    <w:rsid w:val="002E4CE5"/>
    <w:rsid w:val="003042BC"/>
    <w:rsid w:val="0033369A"/>
    <w:rsid w:val="00352E9F"/>
    <w:rsid w:val="003E63F4"/>
    <w:rsid w:val="00413BE8"/>
    <w:rsid w:val="004364CF"/>
    <w:rsid w:val="00443531"/>
    <w:rsid w:val="004A1FCE"/>
    <w:rsid w:val="004E0AE0"/>
    <w:rsid w:val="00544D8C"/>
    <w:rsid w:val="00584A32"/>
    <w:rsid w:val="005920CA"/>
    <w:rsid w:val="005922AF"/>
    <w:rsid w:val="005B4E2C"/>
    <w:rsid w:val="005D2119"/>
    <w:rsid w:val="005D5951"/>
    <w:rsid w:val="005F3E3D"/>
    <w:rsid w:val="00651FD6"/>
    <w:rsid w:val="006B2659"/>
    <w:rsid w:val="00774902"/>
    <w:rsid w:val="00793A19"/>
    <w:rsid w:val="007A27A7"/>
    <w:rsid w:val="007E2412"/>
    <w:rsid w:val="007F3FD9"/>
    <w:rsid w:val="008A38E7"/>
    <w:rsid w:val="008D0129"/>
    <w:rsid w:val="008F0EF7"/>
    <w:rsid w:val="008F5F04"/>
    <w:rsid w:val="00984E0D"/>
    <w:rsid w:val="00A275AF"/>
    <w:rsid w:val="00A54F13"/>
    <w:rsid w:val="00A93E9C"/>
    <w:rsid w:val="00C73875"/>
    <w:rsid w:val="00CF38FB"/>
    <w:rsid w:val="00D50A6A"/>
    <w:rsid w:val="00E00D15"/>
    <w:rsid w:val="00E3745E"/>
    <w:rsid w:val="00E66226"/>
    <w:rsid w:val="00EA7D4A"/>
    <w:rsid w:val="00EC2C40"/>
    <w:rsid w:val="00EC3D5D"/>
    <w:rsid w:val="00EF1A95"/>
    <w:rsid w:val="00FD586D"/>
    <w:rsid w:val="7C32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AE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rsid w:val="004E0AE0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E0AE0"/>
    <w:rPr>
      <w:rFonts w:ascii="宋体" w:eastAsia="宋体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E0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E0AE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E0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E0AE0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5D2119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00D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AD6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99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81</Words>
  <Characters>463</Characters>
  <Application>Microsoft Office Outlook</Application>
  <DocSecurity>0</DocSecurity>
  <Lines>0</Lines>
  <Paragraphs>0</Paragraphs>
  <ScaleCrop>false</ScaleCrop>
  <Company>ECCN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RYY</dc:creator>
  <cp:keywords/>
  <dc:description/>
  <cp:lastModifiedBy>JYT</cp:lastModifiedBy>
  <cp:revision>10</cp:revision>
  <cp:lastPrinted>2018-08-01T08:41:00Z</cp:lastPrinted>
  <dcterms:created xsi:type="dcterms:W3CDTF">2018-07-23T01:23:00Z</dcterms:created>
  <dcterms:modified xsi:type="dcterms:W3CDTF">2018-08-01T08:42:00Z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