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8F0" w:rsidRDefault="003528F0">
      <w:pPr>
        <w:widowControl w:val="0"/>
        <w:overflowPunct w:val="0"/>
        <w:spacing w:after="0" w:line="240" w:lineRule="auto"/>
        <w:contextualSpacing/>
        <w:rPr>
          <w:rFonts w:ascii="Times New Roman" w:eastAsia="黑体" w:hAnsi="Times New Roman" w:cs="Times New Roman"/>
          <w:color w:val="auto"/>
          <w:sz w:val="32"/>
          <w:szCs w:val="32"/>
        </w:rPr>
      </w:pPr>
      <w:bookmarkStart w:id="0" w:name="_Hlk519230555"/>
      <w:r w:rsidRPr="002C6541">
        <w:rPr>
          <w:rFonts w:ascii="Times New Roman" w:eastAsia="黑体" w:hAnsi="Times New Roman" w:cs="Times New Roman" w:hint="eastAsia"/>
          <w:color w:val="auto"/>
          <w:sz w:val="32"/>
          <w:szCs w:val="32"/>
        </w:rPr>
        <w:t>附件</w:t>
      </w:r>
      <w:r>
        <w:rPr>
          <w:rFonts w:ascii="Times New Roman" w:eastAsia="黑体" w:hAnsi="Times New Roman" w:cs="Times New Roman"/>
          <w:color w:val="auto"/>
          <w:sz w:val="32"/>
          <w:szCs w:val="32"/>
        </w:rPr>
        <w:t>2</w:t>
      </w:r>
    </w:p>
    <w:p w:rsidR="003528F0" w:rsidRDefault="003528F0">
      <w:pPr>
        <w:widowControl w:val="0"/>
        <w:overflowPunct w:val="0"/>
        <w:spacing w:after="0" w:line="240" w:lineRule="auto"/>
        <w:contextualSpacing/>
        <w:jc w:val="center"/>
        <w:rPr>
          <w:rFonts w:ascii="Times New Roman" w:eastAsia="方正小标宋简体" w:hAnsi="Times New Roman" w:cs="Times New Roman"/>
          <w:color w:val="auto"/>
          <w:sz w:val="44"/>
          <w:szCs w:val="44"/>
        </w:rPr>
      </w:pPr>
      <w:r w:rsidRPr="00F72C2A">
        <w:rPr>
          <w:rFonts w:ascii="Times New Roman" w:eastAsia="方正小标宋简体" w:hAnsi="Times New Roman" w:cs="Times New Roman"/>
          <w:color w:val="auto"/>
          <w:sz w:val="44"/>
          <w:szCs w:val="44"/>
        </w:rPr>
        <w:t>2018</w:t>
      </w:r>
      <w:r w:rsidRPr="00F72C2A">
        <w:rPr>
          <w:rFonts w:ascii="Times New Roman" w:eastAsia="方正小标宋简体" w:hAnsi="Times New Roman" w:cs="Times New Roman" w:hint="eastAsia"/>
          <w:color w:val="auto"/>
          <w:sz w:val="44"/>
          <w:szCs w:val="44"/>
        </w:rPr>
        <w:t>年</w:t>
      </w:r>
      <w:r>
        <w:rPr>
          <w:rFonts w:ascii="Times New Roman" w:eastAsia="方正小标宋简体" w:hAnsi="Times New Roman" w:cs="Times New Roman" w:hint="eastAsia"/>
          <w:color w:val="auto"/>
          <w:sz w:val="44"/>
          <w:szCs w:val="44"/>
        </w:rPr>
        <w:t>安徽省高职院校</w:t>
      </w:r>
      <w:r w:rsidRPr="00F72C2A">
        <w:rPr>
          <w:rFonts w:ascii="Times New Roman" w:eastAsia="方正小标宋简体" w:hAnsi="Times New Roman" w:cs="Times New Roman" w:hint="eastAsia"/>
          <w:color w:val="auto"/>
          <w:sz w:val="44"/>
          <w:szCs w:val="44"/>
        </w:rPr>
        <w:t>教学能力</w:t>
      </w:r>
      <w:r>
        <w:rPr>
          <w:rFonts w:ascii="Times New Roman" w:eastAsia="方正小标宋简体" w:hAnsi="Times New Roman" w:cs="Times New Roman" w:hint="eastAsia"/>
          <w:color w:val="auto"/>
          <w:sz w:val="44"/>
          <w:szCs w:val="44"/>
        </w:rPr>
        <w:t>大</w:t>
      </w:r>
      <w:r w:rsidRPr="00F72C2A">
        <w:rPr>
          <w:rFonts w:ascii="Times New Roman" w:eastAsia="方正小标宋简体" w:hAnsi="Times New Roman" w:cs="Times New Roman" w:hint="eastAsia"/>
          <w:color w:val="auto"/>
          <w:sz w:val="44"/>
          <w:szCs w:val="44"/>
        </w:rPr>
        <w:t>赛</w:t>
      </w:r>
    </w:p>
    <w:p w:rsidR="003528F0" w:rsidRDefault="003528F0">
      <w:pPr>
        <w:widowControl w:val="0"/>
        <w:overflowPunct w:val="0"/>
        <w:spacing w:after="0" w:line="240" w:lineRule="auto"/>
        <w:contextualSpacing/>
        <w:jc w:val="center"/>
        <w:rPr>
          <w:rFonts w:ascii="Times New Roman" w:eastAsia="方正小标宋简体" w:hAnsi="Times New Roman" w:cs="Times New Roman"/>
          <w:color w:val="auto"/>
          <w:sz w:val="44"/>
          <w:szCs w:val="44"/>
        </w:rPr>
      </w:pPr>
      <w:r>
        <w:rPr>
          <w:rFonts w:ascii="Times New Roman" w:eastAsia="方正小标宋简体" w:hAnsi="Times New Roman" w:cs="Times New Roman" w:hint="eastAsia"/>
          <w:color w:val="auto"/>
          <w:sz w:val="44"/>
          <w:szCs w:val="44"/>
        </w:rPr>
        <w:t>参赛作品</w:t>
      </w:r>
      <w:r w:rsidRPr="00F72C2A">
        <w:rPr>
          <w:rFonts w:ascii="Times New Roman" w:eastAsia="方正小标宋简体" w:hAnsi="Times New Roman" w:cs="Times New Roman" w:hint="eastAsia"/>
          <w:color w:val="auto"/>
          <w:sz w:val="44"/>
          <w:szCs w:val="44"/>
        </w:rPr>
        <w:t>报名表</w:t>
      </w:r>
    </w:p>
    <w:p w:rsidR="003528F0" w:rsidRDefault="003528F0">
      <w:pPr>
        <w:widowControl w:val="0"/>
        <w:overflowPunct w:val="0"/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u w:val="single"/>
        </w:rPr>
      </w:pPr>
      <w:r w:rsidRPr="002C6541">
        <w:rPr>
          <w:rFonts w:ascii="Times New Roman" w:hAnsi="Times New Roman" w:cs="Times New Roman"/>
          <w:color w:val="auto"/>
          <w:sz w:val="24"/>
          <w:szCs w:val="24"/>
          <w:u w:val="single"/>
        </w:rPr>
        <w:t xml:space="preserve">               </w:t>
      </w:r>
      <w:r w:rsidRPr="002C6541">
        <w:rPr>
          <w:rFonts w:ascii="Times New Roman" w:hAnsi="Times New Roman" w:cs="Times New Roman" w:hint="eastAsia"/>
          <w:color w:val="auto"/>
          <w:sz w:val="24"/>
          <w:szCs w:val="24"/>
        </w:rPr>
        <w:t>（</w:t>
      </w:r>
      <w:r>
        <w:rPr>
          <w:rFonts w:ascii="Times New Roman" w:hAnsi="Times New Roman" w:cs="Times New Roman" w:hint="eastAsia"/>
          <w:color w:val="auto"/>
          <w:sz w:val="24"/>
          <w:szCs w:val="24"/>
        </w:rPr>
        <w:t>学校</w:t>
      </w:r>
      <w:r w:rsidRPr="002C6541">
        <w:rPr>
          <w:rFonts w:ascii="Times New Roman" w:hAnsi="Times New Roman" w:cs="Times New Roman" w:hint="eastAsia"/>
          <w:color w:val="auto"/>
          <w:sz w:val="24"/>
          <w:szCs w:val="24"/>
        </w:rPr>
        <w:t>）</w:t>
      </w:r>
      <w:r w:rsidRPr="002C6541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 w:rsidRPr="002C6541">
        <w:rPr>
          <w:rFonts w:ascii="Times New Roman" w:hAnsi="Times New Roman" w:cs="Times New Roman" w:hint="eastAsia"/>
          <w:color w:val="auto"/>
          <w:sz w:val="24"/>
          <w:szCs w:val="24"/>
        </w:rPr>
        <w:t>联系人</w:t>
      </w:r>
      <w:r w:rsidRPr="002C6541">
        <w:rPr>
          <w:rFonts w:ascii="Times New Roman" w:hAnsi="Times New Roman" w:cs="Times New Roman"/>
          <w:color w:val="auto"/>
          <w:sz w:val="24"/>
          <w:szCs w:val="24"/>
          <w:u w:val="single"/>
        </w:rPr>
        <w:t xml:space="preserve">               </w:t>
      </w:r>
      <w:r w:rsidRPr="002C6541">
        <w:rPr>
          <w:rFonts w:ascii="Times New Roman" w:hAnsi="Times New Roman" w:cs="Times New Roman"/>
          <w:color w:val="auto"/>
          <w:sz w:val="24"/>
          <w:szCs w:val="24"/>
        </w:rPr>
        <w:t xml:space="preserve">    </w:t>
      </w:r>
      <w:r w:rsidRPr="002C6541">
        <w:rPr>
          <w:rFonts w:ascii="Times New Roman" w:hAnsi="Times New Roman" w:cs="Times New Roman" w:hint="eastAsia"/>
          <w:color w:val="auto"/>
          <w:sz w:val="24"/>
          <w:szCs w:val="24"/>
        </w:rPr>
        <w:t>电话</w:t>
      </w:r>
      <w:r w:rsidRPr="002C6541">
        <w:rPr>
          <w:rFonts w:ascii="Times New Roman" w:hAnsi="Times New Roman" w:cs="Times New Roman"/>
          <w:color w:val="auto"/>
          <w:sz w:val="24"/>
          <w:szCs w:val="24"/>
          <w:u w:val="single"/>
        </w:rPr>
        <w:t xml:space="preserve">                       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6"/>
        <w:gridCol w:w="425"/>
        <w:gridCol w:w="567"/>
        <w:gridCol w:w="284"/>
        <w:gridCol w:w="708"/>
        <w:gridCol w:w="142"/>
        <w:gridCol w:w="567"/>
        <w:gridCol w:w="142"/>
        <w:gridCol w:w="567"/>
        <w:gridCol w:w="992"/>
        <w:gridCol w:w="436"/>
        <w:gridCol w:w="273"/>
        <w:gridCol w:w="425"/>
        <w:gridCol w:w="142"/>
        <w:gridCol w:w="992"/>
        <w:gridCol w:w="2126"/>
      </w:tblGrid>
      <w:tr w:rsidR="003528F0" w:rsidTr="00826B6E">
        <w:trPr>
          <w:trHeight w:val="454"/>
          <w:jc w:val="center"/>
        </w:trPr>
        <w:tc>
          <w:tcPr>
            <w:tcW w:w="1838" w:type="dxa"/>
            <w:gridSpan w:val="3"/>
            <w:vAlign w:val="center"/>
          </w:tcPr>
          <w:p w:rsidR="003528F0" w:rsidRPr="00C72996" w:rsidRDefault="003528F0" w:rsidP="00EF1031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C72996">
              <w:rPr>
                <w:rFonts w:ascii="Times New Roman" w:hAnsi="Times New Roman" w:cs="Times New Roman" w:hint="eastAsia"/>
                <w:b/>
                <w:color w:val="auto"/>
                <w:sz w:val="24"/>
                <w:szCs w:val="24"/>
              </w:rPr>
              <w:t>赛</w:t>
            </w:r>
            <w:r w:rsidRPr="00C7299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Pr="00C72996">
              <w:rPr>
                <w:rFonts w:ascii="Times New Roman" w:hAnsi="Times New Roman" w:cs="Times New Roman" w:hint="eastAsia"/>
                <w:b/>
                <w:color w:val="auto"/>
                <w:sz w:val="24"/>
                <w:szCs w:val="24"/>
              </w:rPr>
              <w:t>项</w:t>
            </w:r>
          </w:p>
        </w:tc>
        <w:tc>
          <w:tcPr>
            <w:tcW w:w="4111" w:type="dxa"/>
            <w:gridSpan w:val="9"/>
            <w:vAlign w:val="center"/>
          </w:tcPr>
          <w:p w:rsidR="003528F0" w:rsidRPr="00C72996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C72996">
              <w:rPr>
                <w:rFonts w:ascii="Times New Roman" w:hAnsi="Times New Roman" w:cs="Times New Roman" w:hint="eastAsia"/>
                <w:b/>
                <w:color w:val="auto"/>
                <w:sz w:val="24"/>
                <w:szCs w:val="24"/>
              </w:rPr>
              <w:t>组别</w:t>
            </w:r>
          </w:p>
        </w:tc>
        <w:tc>
          <w:tcPr>
            <w:tcW w:w="3685" w:type="dxa"/>
            <w:gridSpan w:val="4"/>
            <w:vAlign w:val="center"/>
          </w:tcPr>
          <w:p w:rsidR="003528F0" w:rsidRPr="00C72996" w:rsidRDefault="003528F0" w:rsidP="00EF1031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C72996">
              <w:rPr>
                <w:rFonts w:ascii="Times New Roman" w:hAnsi="Times New Roman" w:cs="Times New Roman" w:hint="eastAsia"/>
                <w:b/>
                <w:color w:val="auto"/>
                <w:sz w:val="24"/>
                <w:szCs w:val="24"/>
              </w:rPr>
              <w:t>基本信息</w:t>
            </w:r>
          </w:p>
        </w:tc>
      </w:tr>
      <w:tr w:rsidR="003528F0" w:rsidTr="00826B6E">
        <w:trPr>
          <w:trHeight w:val="567"/>
          <w:jc w:val="center"/>
        </w:trPr>
        <w:tc>
          <w:tcPr>
            <w:tcW w:w="1838" w:type="dxa"/>
            <w:gridSpan w:val="3"/>
            <w:vMerge w:val="restart"/>
            <w:vAlign w:val="center"/>
          </w:tcPr>
          <w:p w:rsidR="003528F0" w:rsidRDefault="003528F0" w:rsidP="00830046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30046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□</w:t>
            </w:r>
            <w:r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教学设计</w:t>
            </w:r>
          </w:p>
        </w:tc>
        <w:tc>
          <w:tcPr>
            <w:tcW w:w="4111" w:type="dxa"/>
            <w:gridSpan w:val="9"/>
            <w:vAlign w:val="center"/>
          </w:tcPr>
          <w:p w:rsidR="003528F0" w:rsidRDefault="003528F0" w:rsidP="003528F0">
            <w:pPr>
              <w:widowControl w:val="0"/>
              <w:overflowPunct w:val="0"/>
              <w:spacing w:after="0" w:line="240" w:lineRule="auto"/>
              <w:ind w:firstLineChars="400" w:firstLine="31680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26B6E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□公共基础课程组</w:t>
            </w:r>
            <w:r w:rsidRPr="00826B6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  <w:gridSpan w:val="4"/>
            <w:vAlign w:val="center"/>
          </w:tcPr>
          <w:p w:rsidR="003528F0" w:rsidRPr="0029118A" w:rsidRDefault="003528F0" w:rsidP="00826B6E">
            <w:pPr>
              <w:widowControl w:val="0"/>
              <w:overflowPunct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26B6E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课程名称：</w:t>
            </w:r>
            <w:r w:rsidRPr="00EF1031">
              <w:rPr>
                <w:rFonts w:ascii="微软雅黑" w:eastAsia="微软雅黑" w:hAnsi="微软雅黑" w:cs="微软雅黑"/>
                <w:u w:val="single"/>
              </w:rPr>
              <w:t xml:space="preserve">  </w:t>
            </w:r>
            <w:r>
              <w:rPr>
                <w:rFonts w:ascii="微软雅黑" w:eastAsia="微软雅黑" w:hAnsi="微软雅黑" w:cs="微软雅黑"/>
                <w:u w:val="single"/>
              </w:rPr>
              <w:t xml:space="preserve">                </w:t>
            </w:r>
          </w:p>
        </w:tc>
      </w:tr>
      <w:tr w:rsidR="003528F0" w:rsidTr="00B862F6">
        <w:trPr>
          <w:trHeight w:val="567"/>
          <w:jc w:val="center"/>
        </w:trPr>
        <w:tc>
          <w:tcPr>
            <w:tcW w:w="1838" w:type="dxa"/>
            <w:gridSpan w:val="3"/>
            <w:vMerge/>
            <w:vAlign w:val="center"/>
          </w:tcPr>
          <w:p w:rsidR="003528F0" w:rsidRDefault="003528F0" w:rsidP="00EF1031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111" w:type="dxa"/>
            <w:gridSpan w:val="9"/>
            <w:vAlign w:val="center"/>
          </w:tcPr>
          <w:p w:rsidR="003528F0" w:rsidRDefault="003528F0" w:rsidP="00EF1031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30046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□专业课程一组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 w:rsidRPr="00830046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□专业课程</w:t>
            </w:r>
            <w:r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二</w:t>
            </w:r>
            <w:r w:rsidRPr="00830046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组</w:t>
            </w:r>
          </w:p>
          <w:p w:rsidR="003528F0" w:rsidRDefault="003528F0" w:rsidP="00EF1031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30046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□专业课程</w:t>
            </w:r>
            <w:r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三</w:t>
            </w:r>
            <w:r w:rsidRPr="00830046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组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 w:rsidRPr="00830046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□专业课程</w:t>
            </w:r>
            <w:r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四</w:t>
            </w:r>
            <w:r w:rsidRPr="00830046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组</w:t>
            </w:r>
          </w:p>
          <w:p w:rsidR="003528F0" w:rsidRDefault="003528F0" w:rsidP="00EF1031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30046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□专业课程</w:t>
            </w:r>
            <w:r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五</w:t>
            </w:r>
            <w:r w:rsidRPr="00830046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组</w:t>
            </w:r>
          </w:p>
        </w:tc>
        <w:tc>
          <w:tcPr>
            <w:tcW w:w="3685" w:type="dxa"/>
            <w:gridSpan w:val="4"/>
            <w:vAlign w:val="center"/>
          </w:tcPr>
          <w:p w:rsidR="003528F0" w:rsidRDefault="003528F0" w:rsidP="00826B6E">
            <w:pPr>
              <w:widowControl w:val="0"/>
              <w:overflowPunct w:val="0"/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专业名称：</w:t>
            </w:r>
            <w:r w:rsidRPr="00EF1031">
              <w:rPr>
                <w:rFonts w:ascii="微软雅黑" w:eastAsia="微软雅黑" w:hAnsi="微软雅黑" w:cs="微软雅黑"/>
                <w:u w:val="single"/>
              </w:rPr>
              <w:t xml:space="preserve">  </w:t>
            </w:r>
            <w:r>
              <w:rPr>
                <w:rFonts w:ascii="微软雅黑" w:eastAsia="微软雅黑" w:hAnsi="微软雅黑" w:cs="微软雅黑"/>
                <w:u w:val="single"/>
              </w:rPr>
              <w:t xml:space="preserve">               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   </w:t>
            </w:r>
          </w:p>
          <w:p w:rsidR="003528F0" w:rsidRDefault="003528F0" w:rsidP="00826B6E">
            <w:pPr>
              <w:widowControl w:val="0"/>
              <w:overflowPunct w:val="0"/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专业代码：</w:t>
            </w:r>
            <w:r w:rsidRPr="00EF1031">
              <w:rPr>
                <w:rFonts w:ascii="微软雅黑" w:eastAsia="微软雅黑" w:hAnsi="微软雅黑" w:cs="微软雅黑"/>
                <w:u w:val="single"/>
              </w:rPr>
              <w:t xml:space="preserve">  </w:t>
            </w:r>
            <w:r>
              <w:rPr>
                <w:rFonts w:ascii="微软雅黑" w:eastAsia="微软雅黑" w:hAnsi="微软雅黑" w:cs="微软雅黑"/>
                <w:u w:val="single"/>
              </w:rPr>
              <w:t xml:space="preserve">                </w:t>
            </w:r>
          </w:p>
        </w:tc>
      </w:tr>
      <w:tr w:rsidR="003528F0" w:rsidTr="00826B6E">
        <w:trPr>
          <w:trHeight w:val="567"/>
          <w:jc w:val="center"/>
        </w:trPr>
        <w:tc>
          <w:tcPr>
            <w:tcW w:w="1838" w:type="dxa"/>
            <w:gridSpan w:val="3"/>
            <w:vMerge w:val="restart"/>
            <w:vAlign w:val="center"/>
          </w:tcPr>
          <w:p w:rsidR="003528F0" w:rsidRDefault="003528F0" w:rsidP="00830046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30046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□</w:t>
            </w:r>
            <w:r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课堂教学</w:t>
            </w:r>
          </w:p>
        </w:tc>
        <w:tc>
          <w:tcPr>
            <w:tcW w:w="4111" w:type="dxa"/>
            <w:gridSpan w:val="9"/>
            <w:vAlign w:val="center"/>
          </w:tcPr>
          <w:p w:rsidR="003528F0" w:rsidRDefault="003528F0" w:rsidP="00830046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bookmarkStart w:id="1" w:name="_GoBack"/>
            <w:bookmarkEnd w:id="1"/>
            <w:r w:rsidRPr="00826B6E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□公共基础课程组</w:t>
            </w:r>
            <w:r w:rsidRPr="00826B6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  <w:gridSpan w:val="4"/>
            <w:vAlign w:val="center"/>
          </w:tcPr>
          <w:p w:rsidR="003528F0" w:rsidRDefault="003528F0" w:rsidP="00826B6E">
            <w:pPr>
              <w:widowControl w:val="0"/>
              <w:overflowPunct w:val="0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26B6E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课程名称：</w:t>
            </w:r>
            <w:r w:rsidRPr="00EF1031">
              <w:rPr>
                <w:rFonts w:ascii="微软雅黑" w:eastAsia="微软雅黑" w:hAnsi="微软雅黑" w:cs="微软雅黑"/>
                <w:u w:val="single"/>
              </w:rPr>
              <w:t xml:space="preserve">  </w:t>
            </w:r>
            <w:r>
              <w:rPr>
                <w:rFonts w:ascii="微软雅黑" w:eastAsia="微软雅黑" w:hAnsi="微软雅黑" w:cs="微软雅黑"/>
                <w:u w:val="single"/>
              </w:rPr>
              <w:t xml:space="preserve">                </w:t>
            </w:r>
            <w:r w:rsidRPr="00826B6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         </w:t>
            </w:r>
          </w:p>
        </w:tc>
      </w:tr>
      <w:tr w:rsidR="003528F0" w:rsidTr="00E710F2">
        <w:trPr>
          <w:trHeight w:val="567"/>
          <w:jc w:val="center"/>
        </w:trPr>
        <w:tc>
          <w:tcPr>
            <w:tcW w:w="1838" w:type="dxa"/>
            <w:gridSpan w:val="3"/>
            <w:vMerge/>
            <w:vAlign w:val="center"/>
          </w:tcPr>
          <w:p w:rsidR="003528F0" w:rsidRDefault="003528F0" w:rsidP="00830046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111" w:type="dxa"/>
            <w:gridSpan w:val="9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30046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□专业课程一组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 w:rsidRPr="00830046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□专业课程</w:t>
            </w:r>
            <w:r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二</w:t>
            </w:r>
            <w:r w:rsidRPr="00830046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组</w:t>
            </w:r>
          </w:p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30046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□专业课程</w:t>
            </w:r>
            <w:r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三</w:t>
            </w:r>
            <w:r w:rsidRPr="00830046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组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 w:rsidRPr="00830046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□专业课程</w:t>
            </w:r>
            <w:r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四</w:t>
            </w:r>
            <w:r w:rsidRPr="00830046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组</w:t>
            </w:r>
          </w:p>
        </w:tc>
        <w:tc>
          <w:tcPr>
            <w:tcW w:w="3685" w:type="dxa"/>
            <w:gridSpan w:val="4"/>
            <w:vAlign w:val="center"/>
          </w:tcPr>
          <w:p w:rsidR="003528F0" w:rsidRDefault="003528F0" w:rsidP="00826B6E">
            <w:pPr>
              <w:widowControl w:val="0"/>
              <w:overflowPunct w:val="0"/>
              <w:spacing w:after="0" w:line="36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专业名称：</w:t>
            </w:r>
            <w:r w:rsidRPr="00EF1031">
              <w:rPr>
                <w:rFonts w:ascii="微软雅黑" w:eastAsia="微软雅黑" w:hAnsi="微软雅黑" w:cs="微软雅黑"/>
                <w:u w:val="single"/>
              </w:rPr>
              <w:t xml:space="preserve">  </w:t>
            </w:r>
            <w:r>
              <w:rPr>
                <w:rFonts w:ascii="微软雅黑" w:eastAsia="微软雅黑" w:hAnsi="微软雅黑" w:cs="微软雅黑"/>
                <w:u w:val="single"/>
              </w:rPr>
              <w:t xml:space="preserve">               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   </w:t>
            </w:r>
          </w:p>
          <w:p w:rsidR="003528F0" w:rsidRDefault="003528F0" w:rsidP="00826B6E">
            <w:pPr>
              <w:widowControl w:val="0"/>
              <w:overflowPunct w:val="0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专业代码：</w:t>
            </w:r>
            <w:r w:rsidRPr="00EF1031">
              <w:rPr>
                <w:rFonts w:ascii="微软雅黑" w:eastAsia="微软雅黑" w:hAnsi="微软雅黑" w:cs="微软雅黑"/>
                <w:u w:val="single"/>
              </w:rPr>
              <w:t xml:space="preserve">  </w:t>
            </w:r>
            <w:r>
              <w:rPr>
                <w:rFonts w:ascii="微软雅黑" w:eastAsia="微软雅黑" w:hAnsi="微软雅黑" w:cs="微软雅黑"/>
                <w:u w:val="single"/>
              </w:rPr>
              <w:t xml:space="preserve">                </w:t>
            </w:r>
          </w:p>
        </w:tc>
      </w:tr>
      <w:tr w:rsidR="003528F0" w:rsidTr="003826EB">
        <w:trPr>
          <w:trHeight w:val="567"/>
          <w:jc w:val="center"/>
        </w:trPr>
        <w:tc>
          <w:tcPr>
            <w:tcW w:w="1838" w:type="dxa"/>
            <w:gridSpan w:val="3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30046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□</w:t>
            </w:r>
            <w:r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实训教学</w:t>
            </w:r>
          </w:p>
        </w:tc>
        <w:tc>
          <w:tcPr>
            <w:tcW w:w="7796" w:type="dxa"/>
            <w:gridSpan w:val="13"/>
            <w:vAlign w:val="center"/>
          </w:tcPr>
          <w:p w:rsidR="003528F0" w:rsidRDefault="003528F0" w:rsidP="00EF1031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30046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□</w:t>
            </w:r>
            <w:r w:rsidRPr="008300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“</w:t>
            </w:r>
            <w:r w:rsidRPr="00830046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老年人护理”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 w:rsidRPr="00830046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□“物联网应用”</w:t>
            </w:r>
          </w:p>
        </w:tc>
      </w:tr>
      <w:tr w:rsidR="003528F0" w:rsidTr="00035261">
        <w:trPr>
          <w:trHeight w:val="567"/>
          <w:jc w:val="center"/>
        </w:trPr>
        <w:tc>
          <w:tcPr>
            <w:tcW w:w="1838" w:type="dxa"/>
            <w:gridSpan w:val="3"/>
            <w:vAlign w:val="center"/>
          </w:tcPr>
          <w:p w:rsidR="003528F0" w:rsidRDefault="003528F0" w:rsidP="00EF1031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30046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□</w:t>
            </w:r>
            <w:r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外语微课</w:t>
            </w:r>
          </w:p>
        </w:tc>
        <w:tc>
          <w:tcPr>
            <w:tcW w:w="7796" w:type="dxa"/>
            <w:gridSpan w:val="13"/>
            <w:vAlign w:val="center"/>
          </w:tcPr>
          <w:p w:rsidR="003528F0" w:rsidRDefault="003528F0" w:rsidP="00EF1031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30046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□</w:t>
            </w:r>
            <w:r w:rsidRPr="008300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830046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英语组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  </w:t>
            </w:r>
            <w:r w:rsidRPr="00830046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□其他外语组</w:t>
            </w:r>
          </w:p>
        </w:tc>
      </w:tr>
      <w:tr w:rsidR="003528F0" w:rsidRPr="002C6541" w:rsidTr="00546C40">
        <w:trPr>
          <w:trHeight w:val="567"/>
          <w:jc w:val="center"/>
        </w:trPr>
        <w:tc>
          <w:tcPr>
            <w:tcW w:w="1271" w:type="dxa"/>
            <w:gridSpan w:val="2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主讲人</w:t>
            </w:r>
          </w:p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C6541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1701" w:type="dxa"/>
            <w:gridSpan w:val="4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C6541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性别</w:t>
            </w:r>
          </w:p>
        </w:tc>
        <w:tc>
          <w:tcPr>
            <w:tcW w:w="567" w:type="dxa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C6541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年龄</w:t>
            </w:r>
          </w:p>
        </w:tc>
        <w:tc>
          <w:tcPr>
            <w:tcW w:w="436" w:type="dxa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98" w:type="dxa"/>
            <w:gridSpan w:val="2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C6541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民族</w:t>
            </w:r>
          </w:p>
        </w:tc>
        <w:tc>
          <w:tcPr>
            <w:tcW w:w="1134" w:type="dxa"/>
            <w:gridSpan w:val="2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C6541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照片</w:t>
            </w:r>
          </w:p>
        </w:tc>
      </w:tr>
      <w:tr w:rsidR="003528F0" w:rsidRPr="002C6541" w:rsidTr="00546C40">
        <w:trPr>
          <w:trHeight w:val="567"/>
          <w:jc w:val="center"/>
        </w:trPr>
        <w:tc>
          <w:tcPr>
            <w:tcW w:w="1271" w:type="dxa"/>
            <w:gridSpan w:val="2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C6541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学校</w:t>
            </w:r>
          </w:p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F72C2A">
              <w:rPr>
                <w:rFonts w:ascii="Times New Roman" w:hAnsi="Times New Roman" w:cs="Times New Roman" w:hint="eastAsia"/>
                <w:color w:val="auto"/>
                <w:sz w:val="18"/>
                <w:szCs w:val="18"/>
              </w:rPr>
              <w:t>（规范全称）</w:t>
            </w:r>
          </w:p>
        </w:tc>
        <w:tc>
          <w:tcPr>
            <w:tcW w:w="4405" w:type="dxa"/>
            <w:gridSpan w:val="9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98" w:type="dxa"/>
            <w:gridSpan w:val="2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C6541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职称</w:t>
            </w:r>
          </w:p>
        </w:tc>
        <w:tc>
          <w:tcPr>
            <w:tcW w:w="1134" w:type="dxa"/>
            <w:gridSpan w:val="2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3528F0" w:rsidRPr="002C6541" w:rsidTr="00546C40">
        <w:trPr>
          <w:trHeight w:val="567"/>
          <w:jc w:val="center"/>
        </w:trPr>
        <w:tc>
          <w:tcPr>
            <w:tcW w:w="1271" w:type="dxa"/>
            <w:gridSpan w:val="2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C6541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专业领域</w:t>
            </w:r>
          </w:p>
        </w:tc>
        <w:tc>
          <w:tcPr>
            <w:tcW w:w="2977" w:type="dxa"/>
            <w:gridSpan w:val="7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28" w:type="dxa"/>
            <w:gridSpan w:val="2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C6541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职务</w:t>
            </w:r>
          </w:p>
        </w:tc>
        <w:tc>
          <w:tcPr>
            <w:tcW w:w="1832" w:type="dxa"/>
            <w:gridSpan w:val="4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3528F0" w:rsidRPr="002C6541" w:rsidTr="0054598E">
        <w:trPr>
          <w:trHeight w:val="567"/>
          <w:jc w:val="center"/>
        </w:trPr>
        <w:tc>
          <w:tcPr>
            <w:tcW w:w="2122" w:type="dxa"/>
            <w:gridSpan w:val="4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C6541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电子邮箱</w:t>
            </w:r>
          </w:p>
        </w:tc>
        <w:tc>
          <w:tcPr>
            <w:tcW w:w="2126" w:type="dxa"/>
            <w:gridSpan w:val="5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28" w:type="dxa"/>
            <w:gridSpan w:val="2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C6541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手机号码</w:t>
            </w:r>
          </w:p>
        </w:tc>
        <w:tc>
          <w:tcPr>
            <w:tcW w:w="1832" w:type="dxa"/>
            <w:gridSpan w:val="4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3528F0" w:rsidRPr="002C6541" w:rsidTr="0054598E">
        <w:trPr>
          <w:trHeight w:val="567"/>
          <w:jc w:val="center"/>
        </w:trPr>
        <w:tc>
          <w:tcPr>
            <w:tcW w:w="2122" w:type="dxa"/>
            <w:gridSpan w:val="4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C6541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课程名称</w:t>
            </w:r>
          </w:p>
        </w:tc>
        <w:tc>
          <w:tcPr>
            <w:tcW w:w="2126" w:type="dxa"/>
            <w:gridSpan w:val="5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28" w:type="dxa"/>
            <w:gridSpan w:val="2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C6541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授课班级</w:t>
            </w:r>
          </w:p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及人数</w:t>
            </w:r>
          </w:p>
        </w:tc>
        <w:tc>
          <w:tcPr>
            <w:tcW w:w="1832" w:type="dxa"/>
            <w:gridSpan w:val="4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3528F0" w:rsidRPr="002C6541" w:rsidTr="0054598E">
        <w:trPr>
          <w:trHeight w:val="680"/>
          <w:jc w:val="center"/>
        </w:trPr>
        <w:tc>
          <w:tcPr>
            <w:tcW w:w="2122" w:type="dxa"/>
            <w:gridSpan w:val="4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C6541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作品名称</w:t>
            </w:r>
          </w:p>
        </w:tc>
        <w:tc>
          <w:tcPr>
            <w:tcW w:w="7512" w:type="dxa"/>
            <w:gridSpan w:val="12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3528F0" w:rsidRPr="002C6541" w:rsidTr="0054598E">
        <w:trPr>
          <w:trHeight w:val="680"/>
          <w:jc w:val="center"/>
        </w:trPr>
        <w:tc>
          <w:tcPr>
            <w:tcW w:w="2122" w:type="dxa"/>
            <w:gridSpan w:val="4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C6541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主要参考教材</w:t>
            </w:r>
          </w:p>
        </w:tc>
        <w:tc>
          <w:tcPr>
            <w:tcW w:w="7512" w:type="dxa"/>
            <w:gridSpan w:val="12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3528F0" w:rsidRPr="002C6541" w:rsidTr="00546C40">
        <w:trPr>
          <w:trHeight w:val="454"/>
          <w:jc w:val="center"/>
        </w:trPr>
        <w:tc>
          <w:tcPr>
            <w:tcW w:w="1271" w:type="dxa"/>
            <w:gridSpan w:val="2"/>
            <w:vMerge w:val="restart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C6541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团队</w:t>
            </w:r>
          </w:p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C6541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成员</w:t>
            </w:r>
          </w:p>
        </w:tc>
        <w:tc>
          <w:tcPr>
            <w:tcW w:w="851" w:type="dxa"/>
            <w:gridSpan w:val="2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C6541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708" w:type="dxa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C6541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性别</w:t>
            </w:r>
          </w:p>
        </w:tc>
        <w:tc>
          <w:tcPr>
            <w:tcW w:w="709" w:type="dxa"/>
            <w:gridSpan w:val="2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C6541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年龄</w:t>
            </w:r>
          </w:p>
        </w:tc>
        <w:tc>
          <w:tcPr>
            <w:tcW w:w="709" w:type="dxa"/>
            <w:gridSpan w:val="2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C6541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民族</w:t>
            </w:r>
          </w:p>
        </w:tc>
        <w:tc>
          <w:tcPr>
            <w:tcW w:w="992" w:type="dxa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C6541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职称</w:t>
            </w:r>
          </w:p>
        </w:tc>
        <w:tc>
          <w:tcPr>
            <w:tcW w:w="1276" w:type="dxa"/>
            <w:gridSpan w:val="4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C6541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专业领域</w:t>
            </w:r>
          </w:p>
        </w:tc>
        <w:tc>
          <w:tcPr>
            <w:tcW w:w="3118" w:type="dxa"/>
            <w:gridSpan w:val="2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C6541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在教学中承担的任务</w:t>
            </w:r>
          </w:p>
        </w:tc>
      </w:tr>
      <w:tr w:rsidR="003528F0" w:rsidRPr="002C6541" w:rsidTr="00546C40">
        <w:trPr>
          <w:trHeight w:val="567"/>
          <w:jc w:val="center"/>
        </w:trPr>
        <w:tc>
          <w:tcPr>
            <w:tcW w:w="1271" w:type="dxa"/>
            <w:gridSpan w:val="2"/>
            <w:vMerge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3528F0" w:rsidRPr="002C6541" w:rsidTr="00546C40">
        <w:trPr>
          <w:trHeight w:val="567"/>
          <w:jc w:val="center"/>
        </w:trPr>
        <w:tc>
          <w:tcPr>
            <w:tcW w:w="1271" w:type="dxa"/>
            <w:gridSpan w:val="2"/>
            <w:vMerge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3528F0" w:rsidRPr="002C6541" w:rsidTr="00546C40">
        <w:trPr>
          <w:trHeight w:val="567"/>
          <w:jc w:val="center"/>
        </w:trPr>
        <w:tc>
          <w:tcPr>
            <w:tcW w:w="1271" w:type="dxa"/>
            <w:gridSpan w:val="2"/>
            <w:vMerge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3528F0" w:rsidRPr="002C6541" w:rsidTr="000A24F0">
        <w:trPr>
          <w:trHeight w:val="3429"/>
          <w:jc w:val="center"/>
        </w:trPr>
        <w:tc>
          <w:tcPr>
            <w:tcW w:w="846" w:type="dxa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C6541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特点</w:t>
            </w:r>
          </w:p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C6541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说明</w:t>
            </w:r>
          </w:p>
        </w:tc>
        <w:tc>
          <w:tcPr>
            <w:tcW w:w="8788" w:type="dxa"/>
            <w:gridSpan w:val="15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2C6541">
              <w:rPr>
                <w:rFonts w:ascii="Times New Roman" w:hAnsi="Times New Roman" w:cs="Times New Roman" w:hint="eastAsia"/>
                <w:color w:val="auto"/>
                <w:sz w:val="21"/>
                <w:szCs w:val="21"/>
              </w:rPr>
              <w:t>简要说明作品的特色、亮点和创新之处，比如内容选择、目标确定、策略设计、技术运用、资源应用、实施成效等（字数</w:t>
            </w:r>
            <w:r w:rsidRPr="002C6541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500</w:t>
            </w:r>
            <w:r w:rsidRPr="002C6541">
              <w:rPr>
                <w:rFonts w:ascii="Times New Roman" w:hAnsi="Times New Roman" w:cs="Times New Roman" w:hint="eastAsia"/>
                <w:color w:val="auto"/>
                <w:sz w:val="21"/>
                <w:szCs w:val="21"/>
              </w:rPr>
              <w:t>字内）。</w:t>
            </w:r>
          </w:p>
        </w:tc>
      </w:tr>
      <w:tr w:rsidR="003528F0" w:rsidRPr="002C6541" w:rsidTr="007B1D51">
        <w:trPr>
          <w:trHeight w:val="1701"/>
          <w:jc w:val="center"/>
        </w:trPr>
        <w:tc>
          <w:tcPr>
            <w:tcW w:w="846" w:type="dxa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C6541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资源</w:t>
            </w:r>
          </w:p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C6541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说明</w:t>
            </w:r>
          </w:p>
        </w:tc>
        <w:tc>
          <w:tcPr>
            <w:tcW w:w="8788" w:type="dxa"/>
            <w:gridSpan w:val="15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2C6541">
              <w:rPr>
                <w:rFonts w:ascii="Times New Roman" w:hAnsi="Times New Roman" w:cs="Times New Roman" w:hint="eastAsia"/>
                <w:color w:val="auto"/>
                <w:sz w:val="21"/>
                <w:szCs w:val="21"/>
              </w:rPr>
              <w:t>简要说明教学中所涉及的课程教学网站、数字学习资源、成绩管理系统、交流互动平台等；并提供有效地址、使用密码，保证在资料审核期间能够正常访问。</w:t>
            </w:r>
          </w:p>
        </w:tc>
      </w:tr>
      <w:tr w:rsidR="003528F0" w:rsidRPr="002C6541" w:rsidTr="0054598E">
        <w:trPr>
          <w:jc w:val="center"/>
        </w:trPr>
        <w:tc>
          <w:tcPr>
            <w:tcW w:w="846" w:type="dxa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C6541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其他说明</w:t>
            </w:r>
          </w:p>
        </w:tc>
        <w:tc>
          <w:tcPr>
            <w:tcW w:w="8788" w:type="dxa"/>
            <w:gridSpan w:val="15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C6541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是否保证所报送的资料无任何版权异议或纠纷</w:t>
            </w:r>
          </w:p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C654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□</w:t>
            </w:r>
            <w:r w:rsidRPr="002C6541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是</w:t>
            </w:r>
            <w:r w:rsidRPr="002C654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□</w:t>
            </w:r>
            <w:r w:rsidRPr="002C6541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否</w:t>
            </w:r>
            <w:r w:rsidRPr="002C654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 w:rsidRPr="002C6541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签字：</w:t>
            </w:r>
            <w:r w:rsidRPr="002C654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   2018</w:t>
            </w:r>
            <w:r w:rsidRPr="002C6541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年</w:t>
            </w:r>
            <w:r w:rsidRPr="002C654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 w:rsidRPr="002C6541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月</w:t>
            </w:r>
            <w:r w:rsidRPr="002C654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 w:rsidRPr="002C6541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日</w:t>
            </w:r>
          </w:p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C6541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是否同意</w:t>
            </w:r>
            <w:r w:rsidRPr="002C654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“</w:t>
            </w:r>
            <w:r w:rsidRPr="002C6541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组委会</w:t>
            </w:r>
            <w:r w:rsidRPr="002C654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”</w:t>
            </w:r>
            <w:r w:rsidRPr="002C6541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将参赛内容共享或出版</w:t>
            </w:r>
          </w:p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C654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□</w:t>
            </w:r>
            <w:r w:rsidRPr="002C6541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是</w:t>
            </w:r>
            <w:r w:rsidRPr="002C654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□</w:t>
            </w:r>
            <w:r w:rsidRPr="002C6541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否</w:t>
            </w:r>
            <w:r w:rsidRPr="002C654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 w:rsidRPr="002C6541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签字：</w:t>
            </w:r>
            <w:r w:rsidRPr="002C654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   2018</w:t>
            </w:r>
            <w:r w:rsidRPr="002C6541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年</w:t>
            </w:r>
            <w:r w:rsidRPr="002C654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 w:rsidRPr="002C6541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月</w:t>
            </w:r>
            <w:r w:rsidRPr="002C654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 w:rsidRPr="002C6541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日</w:t>
            </w:r>
          </w:p>
        </w:tc>
      </w:tr>
      <w:tr w:rsidR="003528F0" w:rsidRPr="002C6541" w:rsidTr="000A24F0">
        <w:trPr>
          <w:trHeight w:val="1699"/>
          <w:jc w:val="center"/>
        </w:trPr>
        <w:tc>
          <w:tcPr>
            <w:tcW w:w="846" w:type="dxa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C6541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审核</w:t>
            </w:r>
          </w:p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C6541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意见</w:t>
            </w:r>
          </w:p>
        </w:tc>
        <w:tc>
          <w:tcPr>
            <w:tcW w:w="8788" w:type="dxa"/>
            <w:gridSpan w:val="15"/>
            <w:vAlign w:val="center"/>
          </w:tcPr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C6541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院校对开设专业、课程、教学内容以及实际应用成效的审定意见：</w:t>
            </w:r>
          </w:p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C654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2018</w:t>
            </w:r>
            <w:r w:rsidRPr="002C6541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年</w:t>
            </w:r>
            <w:r w:rsidRPr="002C654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 w:rsidRPr="002C6541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月</w:t>
            </w:r>
            <w:r w:rsidRPr="002C654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 w:rsidRPr="002C6541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日</w:t>
            </w:r>
          </w:p>
          <w:p w:rsidR="003528F0" w:rsidRDefault="003528F0">
            <w:pPr>
              <w:widowControl w:val="0"/>
              <w:overflowPunct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C6541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（加盖公章）</w:t>
            </w:r>
          </w:p>
        </w:tc>
      </w:tr>
      <w:bookmarkEnd w:id="0"/>
    </w:tbl>
    <w:p w:rsidR="003528F0" w:rsidRDefault="003528F0" w:rsidP="00826B6E">
      <w:pPr>
        <w:widowControl w:val="0"/>
        <w:overflowPunct w:val="0"/>
        <w:spacing w:after="0" w:line="240" w:lineRule="auto"/>
        <w:contextualSpacing/>
        <w:rPr>
          <w:rFonts w:ascii="Times New Roman" w:eastAsia="方正仿宋简体" w:hAnsi="Times New Roman" w:cs="Times New Roman"/>
          <w:sz w:val="32"/>
          <w:szCs w:val="32"/>
        </w:rPr>
      </w:pPr>
    </w:p>
    <w:sectPr w:rsidR="003528F0" w:rsidSect="00826B6E">
      <w:footerReference w:type="default" r:id="rId7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28F0" w:rsidRDefault="003528F0" w:rsidP="00D41566">
      <w:pPr>
        <w:spacing w:after="0" w:line="240" w:lineRule="auto"/>
      </w:pPr>
      <w:r>
        <w:separator/>
      </w:r>
    </w:p>
  </w:endnote>
  <w:endnote w:type="continuationSeparator" w:id="0">
    <w:p w:rsidR="003528F0" w:rsidRDefault="003528F0" w:rsidP="00D41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仿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8F0" w:rsidRDefault="003528F0">
    <w:pPr>
      <w:pStyle w:val="Footer"/>
      <w:jc w:val="center"/>
    </w:pPr>
    <w:fldSimple w:instr="PAGE   \* MERGEFORMAT">
      <w:r w:rsidRPr="00BE47F0">
        <w:rPr>
          <w:noProof/>
          <w:lang w:val="zh-CN"/>
        </w:rPr>
        <w:t>2</w:t>
      </w:r>
    </w:fldSimple>
  </w:p>
  <w:p w:rsidR="003528F0" w:rsidRDefault="003528F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28F0" w:rsidRDefault="003528F0" w:rsidP="00D41566">
      <w:pPr>
        <w:spacing w:after="0" w:line="240" w:lineRule="auto"/>
      </w:pPr>
      <w:r>
        <w:separator/>
      </w:r>
    </w:p>
  </w:footnote>
  <w:footnote w:type="continuationSeparator" w:id="0">
    <w:p w:rsidR="003528F0" w:rsidRDefault="003528F0" w:rsidP="00D415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4BAAD7"/>
    <w:multiLevelType w:val="singleLevel"/>
    <w:tmpl w:val="574BAAD7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5331"/>
    <w:rsid w:val="00000C08"/>
    <w:rsid w:val="00004F35"/>
    <w:rsid w:val="000205EE"/>
    <w:rsid w:val="00022624"/>
    <w:rsid w:val="00033CCC"/>
    <w:rsid w:val="00035261"/>
    <w:rsid w:val="00047232"/>
    <w:rsid w:val="00054016"/>
    <w:rsid w:val="00061189"/>
    <w:rsid w:val="0007594C"/>
    <w:rsid w:val="000804EC"/>
    <w:rsid w:val="00093AC3"/>
    <w:rsid w:val="000A24F0"/>
    <w:rsid w:val="000B376E"/>
    <w:rsid w:val="000B520A"/>
    <w:rsid w:val="000B67E4"/>
    <w:rsid w:val="000B6894"/>
    <w:rsid w:val="000C1E62"/>
    <w:rsid w:val="000C4639"/>
    <w:rsid w:val="000C6850"/>
    <w:rsid w:val="000D2BFF"/>
    <w:rsid w:val="000D74D1"/>
    <w:rsid w:val="000E11A5"/>
    <w:rsid w:val="000E3B5E"/>
    <w:rsid w:val="000F33B6"/>
    <w:rsid w:val="00102919"/>
    <w:rsid w:val="00104BD6"/>
    <w:rsid w:val="00121996"/>
    <w:rsid w:val="00126DE8"/>
    <w:rsid w:val="00130F43"/>
    <w:rsid w:val="0014747F"/>
    <w:rsid w:val="00147748"/>
    <w:rsid w:val="00151256"/>
    <w:rsid w:val="00151376"/>
    <w:rsid w:val="00156A5E"/>
    <w:rsid w:val="00164354"/>
    <w:rsid w:val="00165307"/>
    <w:rsid w:val="00165FB4"/>
    <w:rsid w:val="00166248"/>
    <w:rsid w:val="0017497D"/>
    <w:rsid w:val="00176049"/>
    <w:rsid w:val="0018385A"/>
    <w:rsid w:val="001D5544"/>
    <w:rsid w:val="001D672E"/>
    <w:rsid w:val="001E1C32"/>
    <w:rsid w:val="001F596F"/>
    <w:rsid w:val="0020669D"/>
    <w:rsid w:val="00220A88"/>
    <w:rsid w:val="00223B51"/>
    <w:rsid w:val="0022561A"/>
    <w:rsid w:val="0023120C"/>
    <w:rsid w:val="00235CF1"/>
    <w:rsid w:val="00246F8D"/>
    <w:rsid w:val="002528DE"/>
    <w:rsid w:val="0025352B"/>
    <w:rsid w:val="002548B1"/>
    <w:rsid w:val="00266A21"/>
    <w:rsid w:val="00270D78"/>
    <w:rsid w:val="002764CB"/>
    <w:rsid w:val="0027733D"/>
    <w:rsid w:val="0028213A"/>
    <w:rsid w:val="002904CB"/>
    <w:rsid w:val="0029118A"/>
    <w:rsid w:val="0029412E"/>
    <w:rsid w:val="002974F3"/>
    <w:rsid w:val="002A29BB"/>
    <w:rsid w:val="002A4397"/>
    <w:rsid w:val="002C3F33"/>
    <w:rsid w:val="002C5FF1"/>
    <w:rsid w:val="002C6541"/>
    <w:rsid w:val="002D1CA8"/>
    <w:rsid w:val="002D3744"/>
    <w:rsid w:val="002D70FB"/>
    <w:rsid w:val="002E50E9"/>
    <w:rsid w:val="002F1125"/>
    <w:rsid w:val="002F231F"/>
    <w:rsid w:val="0030632C"/>
    <w:rsid w:val="003125DE"/>
    <w:rsid w:val="00315940"/>
    <w:rsid w:val="00322167"/>
    <w:rsid w:val="0032245E"/>
    <w:rsid w:val="003303CB"/>
    <w:rsid w:val="00331F47"/>
    <w:rsid w:val="00345D63"/>
    <w:rsid w:val="00347923"/>
    <w:rsid w:val="00351CB3"/>
    <w:rsid w:val="003528F0"/>
    <w:rsid w:val="00367394"/>
    <w:rsid w:val="00371B1F"/>
    <w:rsid w:val="00380ECF"/>
    <w:rsid w:val="003826EB"/>
    <w:rsid w:val="00391CB2"/>
    <w:rsid w:val="003961A6"/>
    <w:rsid w:val="00397E48"/>
    <w:rsid w:val="003B0D66"/>
    <w:rsid w:val="003B56BD"/>
    <w:rsid w:val="003D0231"/>
    <w:rsid w:val="003E7DF3"/>
    <w:rsid w:val="003F55EB"/>
    <w:rsid w:val="003F77DA"/>
    <w:rsid w:val="003F7E19"/>
    <w:rsid w:val="00400964"/>
    <w:rsid w:val="0040486B"/>
    <w:rsid w:val="00413B1B"/>
    <w:rsid w:val="00413E4D"/>
    <w:rsid w:val="00417F44"/>
    <w:rsid w:val="00421615"/>
    <w:rsid w:val="00425494"/>
    <w:rsid w:val="004311A9"/>
    <w:rsid w:val="00435B94"/>
    <w:rsid w:val="00445B29"/>
    <w:rsid w:val="00446E13"/>
    <w:rsid w:val="00447FB5"/>
    <w:rsid w:val="0045012B"/>
    <w:rsid w:val="00455F74"/>
    <w:rsid w:val="00460C8F"/>
    <w:rsid w:val="00477453"/>
    <w:rsid w:val="00483675"/>
    <w:rsid w:val="00483EDC"/>
    <w:rsid w:val="00491BC5"/>
    <w:rsid w:val="004A0F91"/>
    <w:rsid w:val="004A7B12"/>
    <w:rsid w:val="004B2F01"/>
    <w:rsid w:val="004D30DE"/>
    <w:rsid w:val="004D66B3"/>
    <w:rsid w:val="004E2D58"/>
    <w:rsid w:val="004E3BE0"/>
    <w:rsid w:val="004F43F0"/>
    <w:rsid w:val="005018C9"/>
    <w:rsid w:val="0051147C"/>
    <w:rsid w:val="00514C6A"/>
    <w:rsid w:val="00517E9E"/>
    <w:rsid w:val="00545589"/>
    <w:rsid w:val="0054598E"/>
    <w:rsid w:val="005466D6"/>
    <w:rsid w:val="00546C40"/>
    <w:rsid w:val="00552E56"/>
    <w:rsid w:val="0055758A"/>
    <w:rsid w:val="00563F46"/>
    <w:rsid w:val="00570BF6"/>
    <w:rsid w:val="0057365C"/>
    <w:rsid w:val="005750C4"/>
    <w:rsid w:val="00581CAD"/>
    <w:rsid w:val="00581FB1"/>
    <w:rsid w:val="00590463"/>
    <w:rsid w:val="005A4CA1"/>
    <w:rsid w:val="005A55F6"/>
    <w:rsid w:val="005A6C35"/>
    <w:rsid w:val="005B0E10"/>
    <w:rsid w:val="005B20E0"/>
    <w:rsid w:val="005B45B4"/>
    <w:rsid w:val="005E07B5"/>
    <w:rsid w:val="005E3C14"/>
    <w:rsid w:val="005E7377"/>
    <w:rsid w:val="005F119B"/>
    <w:rsid w:val="005F7345"/>
    <w:rsid w:val="00601F68"/>
    <w:rsid w:val="006068AE"/>
    <w:rsid w:val="00607CCE"/>
    <w:rsid w:val="0061141F"/>
    <w:rsid w:val="00616925"/>
    <w:rsid w:val="00617120"/>
    <w:rsid w:val="00622C1A"/>
    <w:rsid w:val="00624EB8"/>
    <w:rsid w:val="00652C3A"/>
    <w:rsid w:val="00653968"/>
    <w:rsid w:val="006672A6"/>
    <w:rsid w:val="00677290"/>
    <w:rsid w:val="006828B4"/>
    <w:rsid w:val="00696984"/>
    <w:rsid w:val="0069785F"/>
    <w:rsid w:val="006A46F8"/>
    <w:rsid w:val="006D02D8"/>
    <w:rsid w:val="006D055C"/>
    <w:rsid w:val="006D303C"/>
    <w:rsid w:val="006D3ED5"/>
    <w:rsid w:val="00717C17"/>
    <w:rsid w:val="00720846"/>
    <w:rsid w:val="0072196F"/>
    <w:rsid w:val="00724E9D"/>
    <w:rsid w:val="00740AD8"/>
    <w:rsid w:val="00745331"/>
    <w:rsid w:val="00763861"/>
    <w:rsid w:val="00777BE5"/>
    <w:rsid w:val="00784389"/>
    <w:rsid w:val="007849E3"/>
    <w:rsid w:val="007B1014"/>
    <w:rsid w:val="007B1D51"/>
    <w:rsid w:val="007C5A76"/>
    <w:rsid w:val="007C7AFF"/>
    <w:rsid w:val="007D5341"/>
    <w:rsid w:val="007F596C"/>
    <w:rsid w:val="007F5AC1"/>
    <w:rsid w:val="00811EA8"/>
    <w:rsid w:val="00822D00"/>
    <w:rsid w:val="00826B6E"/>
    <w:rsid w:val="00830046"/>
    <w:rsid w:val="008333F8"/>
    <w:rsid w:val="00833EE9"/>
    <w:rsid w:val="00843D75"/>
    <w:rsid w:val="00853FC9"/>
    <w:rsid w:val="00855850"/>
    <w:rsid w:val="0089098C"/>
    <w:rsid w:val="008A6136"/>
    <w:rsid w:val="008B39ED"/>
    <w:rsid w:val="008C5FC0"/>
    <w:rsid w:val="008D3A87"/>
    <w:rsid w:val="008E070E"/>
    <w:rsid w:val="008E46D5"/>
    <w:rsid w:val="008F0946"/>
    <w:rsid w:val="008F2EC8"/>
    <w:rsid w:val="008F49A1"/>
    <w:rsid w:val="00903355"/>
    <w:rsid w:val="00925264"/>
    <w:rsid w:val="00931389"/>
    <w:rsid w:val="00931B58"/>
    <w:rsid w:val="00932004"/>
    <w:rsid w:val="009322E5"/>
    <w:rsid w:val="0094422F"/>
    <w:rsid w:val="009452D5"/>
    <w:rsid w:val="00951C36"/>
    <w:rsid w:val="00965DAE"/>
    <w:rsid w:val="00980591"/>
    <w:rsid w:val="00982E71"/>
    <w:rsid w:val="00985D37"/>
    <w:rsid w:val="00987CB0"/>
    <w:rsid w:val="00990603"/>
    <w:rsid w:val="0099365C"/>
    <w:rsid w:val="009A1182"/>
    <w:rsid w:val="009A419C"/>
    <w:rsid w:val="009A43CB"/>
    <w:rsid w:val="009D116A"/>
    <w:rsid w:val="009D647A"/>
    <w:rsid w:val="009D7D5A"/>
    <w:rsid w:val="009E2FC3"/>
    <w:rsid w:val="009F07DD"/>
    <w:rsid w:val="009F5EFD"/>
    <w:rsid w:val="00A279E5"/>
    <w:rsid w:val="00A31174"/>
    <w:rsid w:val="00A33797"/>
    <w:rsid w:val="00A41167"/>
    <w:rsid w:val="00A45E72"/>
    <w:rsid w:val="00A46E31"/>
    <w:rsid w:val="00A52646"/>
    <w:rsid w:val="00A70195"/>
    <w:rsid w:val="00A7261D"/>
    <w:rsid w:val="00A73491"/>
    <w:rsid w:val="00A8547A"/>
    <w:rsid w:val="00A96518"/>
    <w:rsid w:val="00AA69EB"/>
    <w:rsid w:val="00AB0008"/>
    <w:rsid w:val="00AC575C"/>
    <w:rsid w:val="00AC7983"/>
    <w:rsid w:val="00AD50F0"/>
    <w:rsid w:val="00AF432F"/>
    <w:rsid w:val="00B15383"/>
    <w:rsid w:val="00B26D20"/>
    <w:rsid w:val="00B31775"/>
    <w:rsid w:val="00B4619D"/>
    <w:rsid w:val="00B46AC1"/>
    <w:rsid w:val="00B6328C"/>
    <w:rsid w:val="00B64417"/>
    <w:rsid w:val="00B721F1"/>
    <w:rsid w:val="00B862F6"/>
    <w:rsid w:val="00B86696"/>
    <w:rsid w:val="00B91839"/>
    <w:rsid w:val="00BA1186"/>
    <w:rsid w:val="00BA62B5"/>
    <w:rsid w:val="00BA7386"/>
    <w:rsid w:val="00BE47F0"/>
    <w:rsid w:val="00BF1029"/>
    <w:rsid w:val="00BF657D"/>
    <w:rsid w:val="00C05E7F"/>
    <w:rsid w:val="00C10618"/>
    <w:rsid w:val="00C16A72"/>
    <w:rsid w:val="00C20A7F"/>
    <w:rsid w:val="00C46677"/>
    <w:rsid w:val="00C72085"/>
    <w:rsid w:val="00C72996"/>
    <w:rsid w:val="00C80231"/>
    <w:rsid w:val="00C879F3"/>
    <w:rsid w:val="00CC6F49"/>
    <w:rsid w:val="00CD1F7C"/>
    <w:rsid w:val="00CD2BC7"/>
    <w:rsid w:val="00CE08A8"/>
    <w:rsid w:val="00CE459A"/>
    <w:rsid w:val="00CE5FA6"/>
    <w:rsid w:val="00D03306"/>
    <w:rsid w:val="00D05914"/>
    <w:rsid w:val="00D14145"/>
    <w:rsid w:val="00D34202"/>
    <w:rsid w:val="00D36E48"/>
    <w:rsid w:val="00D41566"/>
    <w:rsid w:val="00D43E9D"/>
    <w:rsid w:val="00D473BC"/>
    <w:rsid w:val="00D550D1"/>
    <w:rsid w:val="00D5786E"/>
    <w:rsid w:val="00D634CC"/>
    <w:rsid w:val="00D73C9A"/>
    <w:rsid w:val="00D75288"/>
    <w:rsid w:val="00D825AA"/>
    <w:rsid w:val="00D8553B"/>
    <w:rsid w:val="00D93773"/>
    <w:rsid w:val="00DA681B"/>
    <w:rsid w:val="00DA6C23"/>
    <w:rsid w:val="00DB45B1"/>
    <w:rsid w:val="00DD2907"/>
    <w:rsid w:val="00DE570E"/>
    <w:rsid w:val="00E07376"/>
    <w:rsid w:val="00E10021"/>
    <w:rsid w:val="00E2186C"/>
    <w:rsid w:val="00E21A48"/>
    <w:rsid w:val="00E2743E"/>
    <w:rsid w:val="00E27587"/>
    <w:rsid w:val="00E413F1"/>
    <w:rsid w:val="00E54133"/>
    <w:rsid w:val="00E5457A"/>
    <w:rsid w:val="00E64C46"/>
    <w:rsid w:val="00E710F2"/>
    <w:rsid w:val="00E73161"/>
    <w:rsid w:val="00E74BB2"/>
    <w:rsid w:val="00E76AA3"/>
    <w:rsid w:val="00E90B64"/>
    <w:rsid w:val="00E952AC"/>
    <w:rsid w:val="00EC03CE"/>
    <w:rsid w:val="00EC0CBE"/>
    <w:rsid w:val="00EC7489"/>
    <w:rsid w:val="00EE6086"/>
    <w:rsid w:val="00EF1031"/>
    <w:rsid w:val="00EF5F2A"/>
    <w:rsid w:val="00EF7745"/>
    <w:rsid w:val="00F13A64"/>
    <w:rsid w:val="00F251CF"/>
    <w:rsid w:val="00F51F0B"/>
    <w:rsid w:val="00F61F44"/>
    <w:rsid w:val="00F72C2A"/>
    <w:rsid w:val="00F747AE"/>
    <w:rsid w:val="00F834C5"/>
    <w:rsid w:val="00F9271D"/>
    <w:rsid w:val="00F94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5331"/>
    <w:pPr>
      <w:spacing w:after="160" w:line="259" w:lineRule="auto"/>
    </w:pPr>
    <w:rPr>
      <w:rFonts w:cs="Calibri"/>
      <w:color w:val="000000"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97E48"/>
    <w:pPr>
      <w:ind w:firstLineChars="200" w:firstLine="420"/>
    </w:pPr>
  </w:style>
  <w:style w:type="table" w:styleId="TableGrid">
    <w:name w:val="Table Grid"/>
    <w:basedOn w:val="TableNormal"/>
    <w:uiPriority w:val="99"/>
    <w:rsid w:val="00EE6086"/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165FB4"/>
    <w:pPr>
      <w:spacing w:before="100" w:beforeAutospacing="1" w:after="100" w:afterAutospacing="1" w:line="240" w:lineRule="auto"/>
    </w:pPr>
    <w:rPr>
      <w:rFonts w:ascii="宋体" w:hAnsi="宋体" w:cs="宋体"/>
      <w:color w:val="auto"/>
      <w:kern w:val="0"/>
      <w:sz w:val="24"/>
      <w:szCs w:val="24"/>
    </w:rPr>
  </w:style>
  <w:style w:type="paragraph" w:styleId="Header">
    <w:name w:val="header"/>
    <w:basedOn w:val="Normal"/>
    <w:link w:val="HeaderChar"/>
    <w:uiPriority w:val="99"/>
    <w:rsid w:val="00D415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41566"/>
    <w:rPr>
      <w:rFonts w:ascii="Calibri" w:eastAsia="Times New Roman" w:hAnsi="Calibri" w:cs="Calibri"/>
      <w:color w:val="000000"/>
      <w:sz w:val="18"/>
      <w:szCs w:val="18"/>
    </w:rPr>
  </w:style>
  <w:style w:type="paragraph" w:styleId="Footer">
    <w:name w:val="footer"/>
    <w:basedOn w:val="Normal"/>
    <w:link w:val="FooterChar"/>
    <w:uiPriority w:val="99"/>
    <w:rsid w:val="00D4156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41566"/>
    <w:rPr>
      <w:rFonts w:ascii="Calibri" w:eastAsia="Times New Roman" w:hAnsi="Calibri" w:cs="Calibri"/>
      <w:color w:val="000000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987CB0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87CB0"/>
    <w:rPr>
      <w:rFonts w:ascii="Calibri" w:eastAsia="Times New Roman" w:hAnsi="Calibri" w:cs="Calibri"/>
      <w:color w:val="000000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rsid w:val="00D43E9D"/>
    <w:rPr>
      <w:rFonts w:cs="Times New Roman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D43E9D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D43E9D"/>
    <w:rPr>
      <w:rFonts w:ascii="Calibri" w:eastAsia="Times New Roman" w:hAnsi="Calibri" w:cs="Calibri"/>
      <w:color w:val="000000"/>
      <w:sz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43E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D43E9D"/>
    <w:rPr>
      <w:b/>
      <w:bCs/>
    </w:rPr>
  </w:style>
  <w:style w:type="character" w:styleId="Hyperlink">
    <w:name w:val="Hyperlink"/>
    <w:basedOn w:val="DefaultParagraphFont"/>
    <w:uiPriority w:val="99"/>
    <w:rsid w:val="00EC03CE"/>
    <w:rPr>
      <w:rFonts w:cs="Times New Roman"/>
      <w:color w:val="0563C1"/>
      <w:u w:val="single"/>
    </w:rPr>
  </w:style>
  <w:style w:type="paragraph" w:styleId="Revision">
    <w:name w:val="Revision"/>
    <w:hidden/>
    <w:uiPriority w:val="99"/>
    <w:semiHidden/>
    <w:rsid w:val="002D3744"/>
    <w:rPr>
      <w:rFonts w:cs="Calibri"/>
      <w:color w:val="00000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0692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2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2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143</Words>
  <Characters>819</Characters>
  <Application>Microsoft Office Outlook</Application>
  <DocSecurity>0</DocSecurity>
  <Lines>0</Lines>
  <Paragraphs>0</Paragraphs>
  <ScaleCrop>false</ScaleCrop>
  <Manager>秘书组</Manager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2018年教学能力比赛通知</dc:title>
  <dc:subject/>
  <dc:creator>钱东东</dc:creator>
  <cp:keywords/>
  <dc:description/>
  <cp:lastModifiedBy>JYT</cp:lastModifiedBy>
  <cp:revision>3</cp:revision>
  <cp:lastPrinted>2018-08-01T08:33:00Z</cp:lastPrinted>
  <dcterms:created xsi:type="dcterms:W3CDTF">2018-07-23T01:23:00Z</dcterms:created>
  <dcterms:modified xsi:type="dcterms:W3CDTF">2018-08-01T08:42:00Z</dcterms:modified>
</cp:coreProperties>
</file>